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DB56BF" w14:textId="3CD3E160" w:rsidR="00AF01A0" w:rsidRDefault="002A499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#100</w:t>
      </w:r>
      <w:r>
        <w:rPr>
          <w:b/>
          <w:i/>
          <w:sz w:val="28"/>
        </w:rPr>
        <w:tab/>
        <w:t>R5-</w:t>
      </w:r>
      <w:r w:rsidR="00606313">
        <w:rPr>
          <w:b/>
          <w:i/>
          <w:sz w:val="28"/>
        </w:rPr>
        <w:t>23</w:t>
      </w:r>
      <w:r w:rsidR="00163EA9">
        <w:rPr>
          <w:b/>
          <w:i/>
          <w:sz w:val="28"/>
        </w:rPr>
        <w:t>4075</w:t>
      </w:r>
    </w:p>
    <w:p w14:paraId="795515AF" w14:textId="32518B26" w:rsidR="002A4991" w:rsidRDefault="002A4991" w:rsidP="002A4991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>
        <w:rPr>
          <w:rFonts w:ascii="Arial" w:hAnsi="Arial" w:cs="Arial"/>
          <w:b/>
          <w:bCs/>
          <w:sz w:val="24"/>
          <w:lang w:val="it-IT"/>
        </w:rPr>
        <w:t xml:space="preserve">Toulouse, France, </w:t>
      </w:r>
      <w:r w:rsidRPr="008A05EC">
        <w:rPr>
          <w:rFonts w:ascii="Arial" w:hAnsi="Arial" w:cs="Arial"/>
          <w:b/>
          <w:bCs/>
          <w:sz w:val="24"/>
          <w:lang w:val="it-IT"/>
        </w:rPr>
        <w:t>2</w:t>
      </w:r>
      <w:r>
        <w:rPr>
          <w:rFonts w:ascii="Arial" w:hAnsi="Arial" w:cs="Arial"/>
          <w:b/>
          <w:bCs/>
          <w:sz w:val="24"/>
          <w:lang w:val="it-IT"/>
        </w:rPr>
        <w:t>1</w:t>
      </w:r>
      <w:r w:rsidRPr="008A05EC">
        <w:rPr>
          <w:rFonts w:ascii="Arial" w:hAnsi="Arial" w:cs="Arial"/>
          <w:b/>
          <w:bCs/>
          <w:sz w:val="24"/>
          <w:lang w:val="it-IT"/>
        </w:rPr>
        <w:t xml:space="preserve"> – </w:t>
      </w:r>
      <w:r>
        <w:rPr>
          <w:rFonts w:ascii="Arial" w:hAnsi="Arial" w:cs="Arial"/>
          <w:b/>
          <w:bCs/>
          <w:sz w:val="24"/>
          <w:lang w:val="it-IT"/>
        </w:rPr>
        <w:t>25</w:t>
      </w:r>
      <w:r w:rsidRPr="008A05EC">
        <w:rPr>
          <w:rFonts w:ascii="Arial" w:hAnsi="Arial" w:cs="Arial"/>
          <w:b/>
          <w:bCs/>
          <w:sz w:val="24"/>
          <w:lang w:val="it-IT"/>
        </w:rPr>
        <w:t> </w:t>
      </w:r>
      <w:r>
        <w:rPr>
          <w:rFonts w:ascii="Arial" w:hAnsi="Arial" w:cs="Arial"/>
          <w:b/>
          <w:bCs/>
          <w:sz w:val="24"/>
          <w:lang w:val="it-IT"/>
        </w:rPr>
        <w:t>August</w:t>
      </w:r>
      <w:r w:rsidRPr="008A05EC">
        <w:rPr>
          <w:rFonts w:ascii="Arial" w:hAnsi="Arial" w:cs="Arial"/>
          <w:b/>
          <w:bCs/>
          <w:sz w:val="24"/>
          <w:lang w:val="it-IT"/>
        </w:rPr>
        <w:t xml:space="preserve"> 2023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AF01A0" w14:paraId="26FD95E5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F91093" w14:textId="697F35CB" w:rsidR="00AF01A0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 w:rsidR="00606313">
              <w:rPr>
                <w:i/>
                <w:sz w:val="14"/>
                <w:lang w:val="en-US"/>
              </w:rPr>
              <w:t>5</w:t>
            </w:r>
            <w:r>
              <w:rPr>
                <w:i/>
                <w:sz w:val="14"/>
              </w:rPr>
              <w:t>.0</w:t>
            </w:r>
          </w:p>
        </w:tc>
      </w:tr>
      <w:tr w:rsidR="00AF01A0" w14:paraId="77BC8275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3866" w14:textId="77777777" w:rsidR="00AF01A0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AF01A0" w14:paraId="40BC0E6C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15E5C7CE" w14:textId="77777777" w:rsidR="00AF01A0" w:rsidRDefault="00AF01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2B2EE2B5" w14:textId="77777777" w:rsidR="00AF01A0" w:rsidRDefault="00AF01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F01A0" w14:paraId="6BDEBF93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8228D1" w14:textId="77777777" w:rsidR="00AF01A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649CC3" w14:textId="0A967241" w:rsidR="00AF01A0" w:rsidRDefault="002A4991">
            <w:pPr>
              <w:pStyle w:val="CRCoverPage"/>
              <w:spacing w:after="0"/>
              <w:ind w:left="100"/>
            </w:pPr>
            <w:r w:rsidRPr="00CD7DD2">
              <w:t xml:space="preserve">PRD21 CDS: </w:t>
            </w:r>
            <w:r w:rsidR="004721A1">
              <w:t xml:space="preserve">FR1 </w:t>
            </w:r>
            <w:r w:rsidR="002C5388" w:rsidRPr="002C5388">
              <w:t>NR band</w:t>
            </w:r>
            <w:r w:rsidR="004721A1">
              <w:t xml:space="preserve"> </w:t>
            </w:r>
            <w:r w:rsidR="002C5388" w:rsidRPr="002C5388">
              <w:t>n13</w:t>
            </w:r>
          </w:p>
        </w:tc>
      </w:tr>
      <w:tr w:rsidR="00AF01A0" w14:paraId="6F82672C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5B686954" w14:textId="77777777" w:rsidR="00AF01A0" w:rsidRDefault="00AF01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4F9DB054" w14:textId="77777777" w:rsidR="00AF01A0" w:rsidRDefault="00AF01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F01A0" w14:paraId="5EDF4F0E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BCE8F5" w14:textId="77777777" w:rsidR="00AF01A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02420774" w14:textId="339D8D82" w:rsidR="00AF01A0" w:rsidRDefault="002A4991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A2497C7" w14:textId="77777777" w:rsidR="00AF01A0" w:rsidRDefault="00AF01A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8DF6E56" w14:textId="77777777" w:rsidR="00AF01A0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9896D6" w14:textId="0F5027E5" w:rsidR="00AF01A0" w:rsidRDefault="002A4991">
            <w:pPr>
              <w:pStyle w:val="CRCoverPage"/>
              <w:spacing w:after="0"/>
              <w:ind w:left="100"/>
            </w:pPr>
            <w:r w:rsidRPr="008C2C74">
              <w:rPr>
                <w:noProof/>
              </w:rPr>
              <w:fldChar w:fldCharType="begin"/>
            </w:r>
            <w:r w:rsidRPr="008C2C74">
              <w:rPr>
                <w:noProof/>
              </w:rPr>
              <w:instrText xml:space="preserve"> DOCPROPERTY  ResDate  \* MERGEFORMAT </w:instrText>
            </w:r>
            <w:r w:rsidRPr="008C2C74">
              <w:rPr>
                <w:noProof/>
              </w:rPr>
              <w:fldChar w:fldCharType="separate"/>
            </w:r>
            <w:r w:rsidRPr="008C2C74">
              <w:rPr>
                <w:noProof/>
              </w:rPr>
              <w:t>202</w:t>
            </w:r>
            <w:r>
              <w:rPr>
                <w:noProof/>
              </w:rPr>
              <w:t>3</w:t>
            </w:r>
            <w:r w:rsidRPr="008C2C74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Pr="008C2C74">
              <w:rPr>
                <w:noProof/>
              </w:rPr>
              <w:t>-</w:t>
            </w:r>
            <w:r w:rsidRPr="008C2C74">
              <w:rPr>
                <w:noProof/>
              </w:rPr>
              <w:fldChar w:fldCharType="end"/>
            </w:r>
            <w:r>
              <w:rPr>
                <w:noProof/>
              </w:rPr>
              <w:t>25</w:t>
            </w:r>
          </w:p>
        </w:tc>
      </w:tr>
    </w:tbl>
    <w:p w14:paraId="37E8B895" w14:textId="77777777" w:rsidR="00AF01A0" w:rsidRDefault="00AF01A0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AF01A0" w14:paraId="363ACD70" w14:textId="77777777" w:rsidTr="008C788F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5FE0690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D4ECBBC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EAA3DE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3E9D5ACF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B184E7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6445341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5ADB71B2" w14:textId="77777777" w:rsidTr="008C788F">
        <w:tc>
          <w:tcPr>
            <w:tcW w:w="2226" w:type="dxa"/>
            <w:tcBorders>
              <w:left w:val="single" w:sz="4" w:space="0" w:color="auto"/>
            </w:tcBorders>
          </w:tcPr>
          <w:p w14:paraId="08E82007" w14:textId="77777777" w:rsidR="00AF01A0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4C2153F4" w14:textId="77777777" w:rsidR="00AF01A0" w:rsidRDefault="00000000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9EA650" w14:textId="09E6C1F1" w:rsidR="00AF01A0" w:rsidRDefault="004721A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225F0968" w14:textId="77777777" w:rsidR="00AF01A0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F8930E" w14:textId="74AAFF42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2E4360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23D4B9BC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FA59FDE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FF2D831" w14:textId="77777777" w:rsidR="00AF01A0" w:rsidRDefault="00000000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5CDA1F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2896B9" w14:textId="77777777" w:rsidR="00AF01A0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2B31A4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1C32C7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5B453A56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2E6390A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45270302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AB3D6B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385FF59B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5E1CF0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9891707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7750B390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9DBEA6F" w14:textId="77777777" w:rsidR="00AF01A0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4BD5B19" w14:textId="77777777" w:rsidR="00AF01A0" w:rsidRDefault="00000000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5C9F73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5E0906" w14:textId="77777777" w:rsidR="00AF01A0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8CE399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045C2B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056AE146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E058243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463345B" w14:textId="77777777" w:rsidR="00AF01A0" w:rsidRDefault="00000000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DC762D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AE8480" w14:textId="77777777" w:rsidR="00AF01A0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1DE86A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69C9AD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309FFFE6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050E25D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A0902DE" w14:textId="77777777" w:rsidR="00AF01A0" w:rsidRDefault="00000000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FECDD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EEE1E8" w14:textId="77777777" w:rsidR="00AF01A0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5D526D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3014EF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30CA93AB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528E3B0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CB39535" w14:textId="77777777" w:rsidR="00AF01A0" w:rsidRDefault="00000000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6FC38E" w14:textId="6435A00E" w:rsidR="00AF01A0" w:rsidRDefault="002A49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AE0C5B" w14:textId="77777777" w:rsidR="00AF01A0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1CDCDE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521A5F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37E0222E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68FC2D6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34328307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D983FB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03A8DEE6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7BBF34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662D05C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4A6E22B1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C8C0C00" w14:textId="77777777" w:rsidR="00AF01A0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3B53086" w14:textId="77777777" w:rsidR="00AF01A0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1333F6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BD2F72" w14:textId="77777777" w:rsidR="00AF01A0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20267" w14:textId="6F40BE38" w:rsidR="00AF01A0" w:rsidRDefault="004721A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B30907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5E2FC6EF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E35AF46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C91FB80" w14:textId="77777777" w:rsidR="00AF01A0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6A4D12" w14:textId="5F0F7678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1B70DA" w14:textId="77777777" w:rsidR="00AF01A0" w:rsidRDefault="00000000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C50F59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EA8CFE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462E89D3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9EFB6C8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2C440F71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A113466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1113F870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FD0575" w14:paraId="35D50777" w14:textId="77777777" w:rsidTr="00945E30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26A32C8" w14:textId="77777777" w:rsidR="00FD0575" w:rsidRDefault="00FD0575" w:rsidP="00FD057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3F2ACEF0" w14:textId="77777777" w:rsidR="00FD0575" w:rsidRDefault="00FD0575" w:rsidP="00FD057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6851B470" w14:textId="77777777" w:rsidR="00FD0575" w:rsidRDefault="00FD0575" w:rsidP="00FD0575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21842912" w14:textId="2A738433" w:rsidR="00FD0575" w:rsidRDefault="004721A1" w:rsidP="00FD0575">
            <w:pPr>
              <w:pStyle w:val="CRCoverPage"/>
              <w:spacing w:after="0"/>
              <w:rPr>
                <w:b/>
                <w:caps/>
              </w:rPr>
            </w:pPr>
            <w:r w:rsidRPr="002C5388">
              <w:t>NR band</w:t>
            </w:r>
            <w:r>
              <w:t xml:space="preserve"> </w:t>
            </w:r>
            <w:r w:rsidRPr="002C5388">
              <w:t>n13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285F18" w14:textId="77777777" w:rsidR="00FD0575" w:rsidRDefault="00FD0575" w:rsidP="00FD0575">
            <w:pPr>
              <w:pStyle w:val="CRCoverPage"/>
              <w:spacing w:after="0"/>
            </w:pPr>
          </w:p>
        </w:tc>
      </w:tr>
      <w:tr w:rsidR="00FD0575" w14:paraId="64D357DD" w14:textId="77777777" w:rsidTr="00945E30">
        <w:tc>
          <w:tcPr>
            <w:tcW w:w="2226" w:type="dxa"/>
            <w:tcBorders>
              <w:left w:val="single" w:sz="4" w:space="0" w:color="auto"/>
            </w:tcBorders>
          </w:tcPr>
          <w:p w14:paraId="488C41B6" w14:textId="77777777" w:rsidR="00FD0575" w:rsidRDefault="00FD0575" w:rsidP="00FD057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47C1C905" w14:textId="77777777" w:rsidR="00FD0575" w:rsidRDefault="00FD0575" w:rsidP="00FD057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0499FDA" w14:textId="77777777" w:rsidR="00FD0575" w:rsidRDefault="00FD0575" w:rsidP="00FD0575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538662A2" w14:textId="77777777" w:rsidR="00FD0575" w:rsidRDefault="00FD0575" w:rsidP="00FD05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82C52E" w14:textId="77777777" w:rsidR="00FD0575" w:rsidRDefault="00FD0575" w:rsidP="00FD05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FD0575" w14:paraId="31A1F7EC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ADEB78B" w14:textId="77777777" w:rsidR="00FD0575" w:rsidRDefault="00FD0575" w:rsidP="00FD057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6D340571" w14:textId="77777777" w:rsidR="00FD0575" w:rsidRDefault="00FD0575" w:rsidP="00FD057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7FC1B7DC" w14:textId="77777777" w:rsidR="00FD0575" w:rsidRDefault="00FD0575" w:rsidP="00FD0575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B75DD8" w14:textId="77777777" w:rsidR="00FD0575" w:rsidRDefault="00FD0575" w:rsidP="00FD05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2698091A" w14:textId="77777777" w:rsidR="00FD0575" w:rsidRDefault="00FD0575" w:rsidP="00FD05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27F453C8" w14:textId="77777777" w:rsidTr="008C788F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DB0EB88" w14:textId="77777777" w:rsidR="00AF01A0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77488F3A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5ABA792" w14:textId="77777777" w:rsidR="00AF01A0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485D7D" w14:textId="62462E89" w:rsidR="00AF01A0" w:rsidRDefault="00000000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</w:t>
            </w:r>
            <w:r w:rsidR="00D0124A">
              <w:rPr>
                <w:lang w:val="en-US"/>
              </w:rPr>
              <w:t>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3748E6" w14:textId="77777777" w:rsidR="00AF01A0" w:rsidRDefault="00AF01A0">
            <w:pPr>
              <w:pStyle w:val="CRCoverPage"/>
              <w:spacing w:after="0"/>
            </w:pPr>
          </w:p>
        </w:tc>
      </w:tr>
      <w:tr w:rsidR="00AF01A0" w14:paraId="44ACD94C" w14:textId="77777777" w:rsidTr="008C788F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3EEA48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7FAEC90F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F643CC8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7CBA11" w14:textId="77777777" w:rsidR="00AF01A0" w:rsidRDefault="00AF01A0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B104B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36192076" w14:textId="77777777" w:rsidR="00AF01A0" w:rsidRDefault="00AF01A0">
      <w:pPr>
        <w:pStyle w:val="CRCoverPage"/>
        <w:rPr>
          <w:lang w:val="en-US"/>
        </w:rPr>
      </w:pPr>
    </w:p>
    <w:sectPr w:rsidR="00AF01A0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C510C7" w14:textId="77777777" w:rsidR="00D552C0" w:rsidRDefault="00D552C0">
      <w:pPr>
        <w:spacing w:after="0"/>
      </w:pPr>
      <w:r>
        <w:separator/>
      </w:r>
    </w:p>
  </w:endnote>
  <w:endnote w:type="continuationSeparator" w:id="0">
    <w:p w14:paraId="27B1D2D9" w14:textId="77777777" w:rsidR="00D552C0" w:rsidRDefault="00D552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auto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F9436" w14:textId="77777777" w:rsidR="00AF01A0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9FEC7B" w14:textId="77777777" w:rsidR="00D552C0" w:rsidRDefault="00D552C0">
      <w:pPr>
        <w:spacing w:after="0"/>
      </w:pPr>
      <w:r>
        <w:separator/>
      </w:r>
    </w:p>
  </w:footnote>
  <w:footnote w:type="continuationSeparator" w:id="0">
    <w:p w14:paraId="67032579" w14:textId="77777777" w:rsidR="00D552C0" w:rsidRDefault="00D552C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837E0" w14:textId="77777777" w:rsidR="00AF01A0" w:rsidRDefault="00AF01A0">
    <w:pPr>
      <w:pStyle w:val="Header"/>
    </w:pPr>
  </w:p>
  <w:p w14:paraId="5CE44744" w14:textId="77777777" w:rsidR="00AF01A0" w:rsidRDefault="00AF01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356009960">
    <w:abstractNumId w:val="3"/>
  </w:num>
  <w:num w:numId="2" w16cid:durableId="78446794">
    <w:abstractNumId w:val="5"/>
  </w:num>
  <w:num w:numId="3" w16cid:durableId="2096630219">
    <w:abstractNumId w:val="1"/>
  </w:num>
  <w:num w:numId="4" w16cid:durableId="1983653446">
    <w:abstractNumId w:val="4"/>
  </w:num>
  <w:num w:numId="5" w16cid:durableId="173568618">
    <w:abstractNumId w:val="14"/>
  </w:num>
  <w:num w:numId="6" w16cid:durableId="485703221">
    <w:abstractNumId w:val="2"/>
  </w:num>
  <w:num w:numId="7" w16cid:durableId="512110254">
    <w:abstractNumId w:val="10"/>
  </w:num>
  <w:num w:numId="8" w16cid:durableId="2003849818">
    <w:abstractNumId w:val="7"/>
  </w:num>
  <w:num w:numId="9" w16cid:durableId="732701042">
    <w:abstractNumId w:val="13"/>
  </w:num>
  <w:num w:numId="10" w16cid:durableId="289826997">
    <w:abstractNumId w:val="15"/>
  </w:num>
  <w:num w:numId="11" w16cid:durableId="985934480">
    <w:abstractNumId w:val="16"/>
  </w:num>
  <w:num w:numId="12" w16cid:durableId="1277368330">
    <w:abstractNumId w:val="8"/>
  </w:num>
  <w:num w:numId="13" w16cid:durableId="1305696887">
    <w:abstractNumId w:val="9"/>
  </w:num>
  <w:num w:numId="14" w16cid:durableId="1410806003">
    <w:abstractNumId w:val="6"/>
  </w:num>
  <w:num w:numId="15" w16cid:durableId="846597679">
    <w:abstractNumId w:val="12"/>
  </w:num>
  <w:num w:numId="16" w16cid:durableId="287007679">
    <w:abstractNumId w:val="0"/>
  </w:num>
  <w:num w:numId="17" w16cid:durableId="36255425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3EA9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991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C5388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3D03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21A1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381C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53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19F"/>
    <w:rsid w:val="008A7AD2"/>
    <w:rsid w:val="008B5D0C"/>
    <w:rsid w:val="008B7F21"/>
    <w:rsid w:val="008C3B8B"/>
    <w:rsid w:val="008C788F"/>
    <w:rsid w:val="008C7BA2"/>
    <w:rsid w:val="008D12E3"/>
    <w:rsid w:val="008D55D1"/>
    <w:rsid w:val="008D6D53"/>
    <w:rsid w:val="008D7350"/>
    <w:rsid w:val="008F1731"/>
    <w:rsid w:val="008F1AD4"/>
    <w:rsid w:val="0090271F"/>
    <w:rsid w:val="00902E23"/>
    <w:rsid w:val="00903ADA"/>
    <w:rsid w:val="00907A29"/>
    <w:rsid w:val="00912242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14E3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24A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552C0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1B9E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FDC646C"/>
    <w:rsid w:val="1003756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3BE569A"/>
    <w:rsid w:val="558945CE"/>
    <w:rsid w:val="55D9478A"/>
    <w:rsid w:val="58696007"/>
    <w:rsid w:val="6B860A46"/>
    <w:rsid w:val="700A6CD3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46B3D4"/>
  <w15:docId w15:val="{6EA0B308-1732-4AB2-BBD5-C3AEA6CB3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  <w:style w:type="paragraph" w:styleId="Revision">
    <w:name w:val="Revision"/>
    <w:hidden/>
    <w:uiPriority w:val="99"/>
    <w:semiHidden/>
    <w:rsid w:val="00606313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73</Words>
  <Characters>594</Characters>
  <Application>Microsoft Office Word</Application>
  <DocSecurity>0</DocSecurity>
  <Lines>4</Lines>
  <Paragraphs>1</Paragraphs>
  <ScaleCrop>false</ScaleCrop>
  <Company>ETSI</Company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 - Tuomo Säynäjäkangas</cp:lastModifiedBy>
  <cp:revision>2</cp:revision>
  <cp:lastPrinted>2020-02-05T15:54:00Z</cp:lastPrinted>
  <dcterms:created xsi:type="dcterms:W3CDTF">2023-08-25T05:49:00Z</dcterms:created>
  <dcterms:modified xsi:type="dcterms:W3CDTF">2023-08-25T05:49:00Z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